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F7" w:rsidRDefault="00E737F7" w:rsidP="006E7FF8">
      <w:pPr>
        <w:tabs>
          <w:tab w:val="left" w:pos="1985"/>
        </w:tabs>
      </w:pPr>
      <w:r>
        <w:t xml:space="preserve">                                                                                        </w:t>
      </w:r>
      <w:r w:rsidRPr="000E44F8">
        <w:rPr>
          <w:rFonts w:ascii="Times New Roman" w:hAnsi="Times New Roman"/>
          <w:b/>
          <w:noProof/>
          <w:sz w:val="26"/>
          <w:szCs w:val="26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>
            <v:imagedata r:id="rId5" o:title=""/>
          </v:shape>
        </w:pict>
      </w:r>
    </w:p>
    <w:p w:rsidR="00E737F7" w:rsidRPr="0007517E" w:rsidRDefault="00E737F7" w:rsidP="006E7FF8">
      <w:pPr>
        <w:tabs>
          <w:tab w:val="left" w:pos="1985"/>
        </w:tabs>
        <w:rPr>
          <w:rFonts w:ascii="Times New Roman" w:hAnsi="Times New Roman"/>
          <w:b/>
          <w:noProof/>
          <w:sz w:val="26"/>
          <w:szCs w:val="26"/>
        </w:rPr>
      </w:pPr>
    </w:p>
    <w:p w:rsidR="00E737F7" w:rsidRPr="00EC3099" w:rsidRDefault="00E737F7" w:rsidP="00EC3099">
      <w:pPr>
        <w:pStyle w:val="Heading1"/>
        <w:rPr>
          <w:szCs w:val="28"/>
          <w:lang w:val="uk-UA"/>
        </w:rPr>
      </w:pPr>
      <w:r w:rsidRPr="00EC3099">
        <w:rPr>
          <w:szCs w:val="28"/>
          <w:lang w:val="uk-UA"/>
        </w:rPr>
        <w:t>КАГАРЛИЦЬКА  МІСЬКА  РАДА  VІІІ  СКЛИКАННЯ</w:t>
      </w:r>
    </w:p>
    <w:p w:rsidR="00E737F7" w:rsidRPr="00EC3099" w:rsidRDefault="00E737F7" w:rsidP="00EC3099">
      <w:pPr>
        <w:jc w:val="right"/>
        <w:rPr>
          <w:rFonts w:ascii="Times New Roman" w:hAnsi="Times New Roman"/>
          <w:b/>
          <w:sz w:val="28"/>
          <w:szCs w:val="28"/>
        </w:rPr>
      </w:pPr>
      <w:r w:rsidRPr="00EC3099">
        <w:rPr>
          <w:rFonts w:ascii="Times New Roman" w:hAnsi="Times New Roman"/>
          <w:b/>
          <w:sz w:val="28"/>
          <w:szCs w:val="28"/>
        </w:rPr>
        <w:t>ПРОЄКТ</w:t>
      </w:r>
    </w:p>
    <w:p w:rsidR="00E737F7" w:rsidRPr="00EC3099" w:rsidRDefault="00E737F7" w:rsidP="00EC3099">
      <w:pPr>
        <w:jc w:val="center"/>
        <w:rPr>
          <w:rFonts w:ascii="Times New Roman" w:hAnsi="Times New Roman"/>
          <w:b/>
          <w:sz w:val="28"/>
          <w:szCs w:val="28"/>
        </w:rPr>
      </w:pPr>
      <w:r w:rsidRPr="00EC3099">
        <w:rPr>
          <w:rFonts w:ascii="Times New Roman" w:hAnsi="Times New Roman"/>
          <w:b/>
          <w:sz w:val="28"/>
          <w:szCs w:val="28"/>
        </w:rPr>
        <w:t>РІШЕННЯ</w:t>
      </w:r>
    </w:p>
    <w:p w:rsidR="00E737F7" w:rsidRPr="00EC3099" w:rsidRDefault="00E737F7" w:rsidP="00EC3099">
      <w:pPr>
        <w:jc w:val="both"/>
        <w:rPr>
          <w:rFonts w:ascii="Times New Roman" w:hAnsi="Times New Roman"/>
          <w:b/>
          <w:sz w:val="28"/>
          <w:szCs w:val="28"/>
        </w:rPr>
      </w:pPr>
      <w:r w:rsidRPr="00EC3099">
        <w:rPr>
          <w:rFonts w:ascii="Times New Roman" w:hAnsi="Times New Roman"/>
          <w:b/>
          <w:sz w:val="28"/>
          <w:szCs w:val="28"/>
        </w:rPr>
        <w:t xml:space="preserve"> </w:t>
      </w:r>
      <w:r w:rsidRPr="00EC3099">
        <w:rPr>
          <w:rFonts w:ascii="Times New Roman" w:hAnsi="Times New Roman"/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E737F7" w:rsidRPr="00EC3099" w:rsidRDefault="00E737F7" w:rsidP="00253A6F">
      <w:pPr>
        <w:rPr>
          <w:rFonts w:ascii="Times New Roman" w:hAnsi="Times New Roman"/>
          <w:b/>
          <w:sz w:val="28"/>
          <w:szCs w:val="28"/>
        </w:rPr>
      </w:pPr>
    </w:p>
    <w:p w:rsidR="00E737F7" w:rsidRPr="0007517E" w:rsidRDefault="00E737F7" w:rsidP="00253A6F">
      <w:pPr>
        <w:rPr>
          <w:rFonts w:ascii="Times New Roman" w:hAnsi="Times New Roman"/>
          <w:b/>
          <w:sz w:val="28"/>
          <w:szCs w:val="28"/>
        </w:rPr>
      </w:pPr>
      <w:r w:rsidRPr="0007517E">
        <w:rPr>
          <w:rFonts w:ascii="Times New Roman" w:hAnsi="Times New Roman"/>
          <w:b/>
          <w:sz w:val="28"/>
          <w:szCs w:val="28"/>
        </w:rPr>
        <w:t xml:space="preserve">Про надання </w:t>
      </w:r>
      <w:r>
        <w:rPr>
          <w:rFonts w:ascii="Times New Roman" w:hAnsi="Times New Roman"/>
          <w:b/>
          <w:sz w:val="28"/>
          <w:szCs w:val="28"/>
        </w:rPr>
        <w:t xml:space="preserve">Герасименку Петру Євтуховичу </w:t>
      </w:r>
      <w:r w:rsidRPr="0007517E">
        <w:rPr>
          <w:rFonts w:ascii="Times New Roman" w:hAnsi="Times New Roman"/>
          <w:b/>
          <w:sz w:val="28"/>
          <w:szCs w:val="28"/>
        </w:rPr>
        <w:t xml:space="preserve"> дозволу на виготовлення технічної документації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із землеустрою  щодо встановлення (відновлення) меж земельної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ділянки в натурі (на місцевості) взамін сертифіката на право на земельну частку (пай)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 xml:space="preserve"> за меж</w:t>
      </w:r>
      <w:r>
        <w:rPr>
          <w:rFonts w:ascii="Times New Roman" w:hAnsi="Times New Roman"/>
          <w:b/>
          <w:sz w:val="28"/>
          <w:szCs w:val="28"/>
        </w:rPr>
        <w:t xml:space="preserve">ами населеного пункту с. Черняхів </w:t>
      </w:r>
      <w:r w:rsidRPr="0007517E">
        <w:rPr>
          <w:rFonts w:ascii="Times New Roman" w:hAnsi="Times New Roman"/>
          <w:b/>
          <w:sz w:val="28"/>
          <w:szCs w:val="28"/>
        </w:rPr>
        <w:t xml:space="preserve"> на території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Кагарлицької міської територіальної громади</w:t>
      </w:r>
      <w:r>
        <w:rPr>
          <w:rFonts w:ascii="Times New Roman" w:hAnsi="Times New Roman"/>
          <w:b/>
          <w:sz w:val="28"/>
          <w:szCs w:val="28"/>
        </w:rPr>
        <w:t xml:space="preserve"> (3,18</w:t>
      </w:r>
      <w:r w:rsidRPr="0007517E">
        <w:rPr>
          <w:rFonts w:ascii="Times New Roman" w:hAnsi="Times New Roman"/>
          <w:b/>
          <w:sz w:val="28"/>
          <w:szCs w:val="28"/>
        </w:rPr>
        <w:t>)</w:t>
      </w:r>
    </w:p>
    <w:p w:rsidR="00E737F7" w:rsidRPr="0007517E" w:rsidRDefault="00E737F7" w:rsidP="00253A6F">
      <w:pPr>
        <w:rPr>
          <w:rFonts w:ascii="Times New Roman" w:hAnsi="Times New Roman"/>
          <w:sz w:val="28"/>
          <w:szCs w:val="28"/>
        </w:rPr>
      </w:pPr>
    </w:p>
    <w:p w:rsidR="00E737F7" w:rsidRPr="00AA522A" w:rsidRDefault="00E737F7" w:rsidP="00AA522A">
      <w:pPr>
        <w:ind w:firstLine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Розглянувши заяву Герасименка П.Є. (м. Київ, вул. Семафорна,23а</w:t>
      </w:r>
      <w:r w:rsidRPr="0007517E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07517E">
        <w:rPr>
          <w:rFonts w:ascii="Times New Roman" w:hAnsi="Times New Roman"/>
          <w:sz w:val="28"/>
          <w:szCs w:val="28"/>
        </w:rPr>
        <w:t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</w:t>
      </w:r>
      <w:r w:rsidRPr="0007517E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07517E">
        <w:rPr>
          <w:rFonts w:ascii="Times New Roman" w:hAnsi="Times New Roman"/>
          <w:sz w:val="28"/>
        </w:rPr>
        <w:t>ст. 3,</w:t>
      </w:r>
      <w:r>
        <w:rPr>
          <w:rFonts w:ascii="Times New Roman" w:hAnsi="Times New Roman"/>
          <w:sz w:val="28"/>
        </w:rPr>
        <w:t xml:space="preserve"> </w:t>
      </w:r>
      <w:r w:rsidRPr="0007517E">
        <w:rPr>
          <w:rFonts w:ascii="Times New Roman" w:hAnsi="Times New Roman"/>
          <w:sz w:val="28"/>
        </w:rPr>
        <w:t>5, 11, 13 Закону України «Про порядок виділення в натурі (на місцевості) земельних ділянок власникам земельних часток (паїв)</w:t>
      </w:r>
      <w:r w:rsidRPr="0007517E">
        <w:rPr>
          <w:rFonts w:ascii="Times New Roman" w:hAnsi="Times New Roman"/>
          <w:sz w:val="28"/>
          <w:szCs w:val="28"/>
        </w:rPr>
        <w:t xml:space="preserve">, </w:t>
      </w:r>
      <w:r w:rsidRPr="00AA522A">
        <w:rPr>
          <w:rFonts w:ascii="Times New Roman" w:hAnsi="Times New Roman"/>
          <w:sz w:val="28"/>
          <w:szCs w:val="28"/>
        </w:rPr>
        <w:t xml:space="preserve">враховуючи рекомендації пропозиції </w:t>
      </w:r>
      <w:r w:rsidRPr="00AA522A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</w:t>
      </w:r>
      <w:r w:rsidRPr="00AA522A">
        <w:rPr>
          <w:rFonts w:ascii="Times New Roman" w:hAnsi="Times New Roman"/>
          <w:sz w:val="28"/>
          <w:szCs w:val="28"/>
        </w:rPr>
        <w:t xml:space="preserve">, </w:t>
      </w:r>
      <w:r w:rsidRPr="00AA522A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E737F7" w:rsidRPr="00AA522A" w:rsidRDefault="00E737F7" w:rsidP="00253A6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37F7" w:rsidRDefault="00E737F7" w:rsidP="0057710A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E737F7" w:rsidRDefault="00E737F7" w:rsidP="0057710A">
      <w:pPr>
        <w:pStyle w:val="BodyTextIndent"/>
        <w:spacing w:after="0"/>
        <w:ind w:left="0" w:firstLine="708"/>
        <w:jc w:val="both"/>
        <w:rPr>
          <w:sz w:val="28"/>
        </w:rPr>
      </w:pPr>
      <w:r>
        <w:rPr>
          <w:sz w:val="28"/>
          <w:szCs w:val="28"/>
        </w:rPr>
        <w:t>1.</w:t>
      </w:r>
      <w:r w:rsidRPr="0007517E">
        <w:rPr>
          <w:sz w:val="28"/>
          <w:szCs w:val="28"/>
        </w:rPr>
        <w:t xml:space="preserve"> </w:t>
      </w:r>
      <w:r>
        <w:rPr>
          <w:sz w:val="28"/>
        </w:rPr>
        <w:t xml:space="preserve">Надати </w:t>
      </w:r>
      <w:r w:rsidRPr="0007517E">
        <w:rPr>
          <w:sz w:val="28"/>
        </w:rPr>
        <w:t>до</w:t>
      </w:r>
      <w:r>
        <w:rPr>
          <w:sz w:val="28"/>
        </w:rPr>
        <w:t xml:space="preserve">звіл Герасименку Петру Євтуховичу </w:t>
      </w:r>
      <w:r w:rsidRPr="0007517E">
        <w:rPr>
          <w:sz w:val="28"/>
        </w:rPr>
        <w:t>на виготовлення</w:t>
      </w:r>
    </w:p>
    <w:p w:rsidR="00E737F7" w:rsidRPr="0007517E" w:rsidRDefault="00E737F7" w:rsidP="0057710A">
      <w:pPr>
        <w:pStyle w:val="BodyTextIndent"/>
        <w:spacing w:after="0"/>
        <w:ind w:left="0"/>
        <w:jc w:val="both"/>
        <w:rPr>
          <w:sz w:val="28"/>
        </w:rPr>
      </w:pPr>
      <w:r w:rsidRPr="0007517E">
        <w:rPr>
          <w:sz w:val="28"/>
        </w:rPr>
        <w:t>технічної документації із землеустрою щодо встановлення (відновлення) меж земельної ділянки в натурі (на місцевос</w:t>
      </w:r>
      <w:r>
        <w:rPr>
          <w:sz w:val="28"/>
        </w:rPr>
        <w:t>ті)</w:t>
      </w:r>
      <w:r w:rsidRPr="0007517E">
        <w:rPr>
          <w:sz w:val="28"/>
        </w:rPr>
        <w:t>, взамін сертифікату на право на земельн</w:t>
      </w:r>
      <w:r>
        <w:rPr>
          <w:sz w:val="28"/>
        </w:rPr>
        <w:t>у частку (пай) серія РН № 364994  виданого 03.08</w:t>
      </w:r>
      <w:r w:rsidRPr="0007517E">
        <w:rPr>
          <w:sz w:val="28"/>
        </w:rPr>
        <w:t>.</w:t>
      </w:r>
      <w:r>
        <w:rPr>
          <w:sz w:val="28"/>
        </w:rPr>
        <w:t>200</w:t>
      </w:r>
      <w:r w:rsidRPr="0007517E">
        <w:rPr>
          <w:sz w:val="28"/>
        </w:rPr>
        <w:t xml:space="preserve">1 року,  для ведення товарного сільськогосподарського виробництва </w:t>
      </w:r>
      <w:r>
        <w:rPr>
          <w:sz w:val="28"/>
        </w:rPr>
        <w:t xml:space="preserve">площею </w:t>
      </w:r>
      <w:smartTag w:uri="urn:schemas-microsoft-com:office:smarttags" w:element="metricconverter">
        <w:smartTagPr>
          <w:attr w:name="ProductID" w:val="3,18 га"/>
        </w:smartTagPr>
        <w:r>
          <w:rPr>
            <w:sz w:val="28"/>
          </w:rPr>
          <w:t>3,18 га</w:t>
        </w:r>
      </w:smartTag>
      <w:r>
        <w:rPr>
          <w:sz w:val="28"/>
        </w:rPr>
        <w:t xml:space="preserve"> (умовних кадастрових гектарів) </w:t>
      </w:r>
      <w:r w:rsidRPr="0007517E">
        <w:rPr>
          <w:sz w:val="28"/>
        </w:rPr>
        <w:t>за ме</w:t>
      </w:r>
      <w:r>
        <w:rPr>
          <w:sz w:val="28"/>
        </w:rPr>
        <w:t xml:space="preserve">жами населеного пункту с. Черняхів </w:t>
      </w:r>
      <w:r w:rsidRPr="0007517E">
        <w:rPr>
          <w:sz w:val="28"/>
        </w:rPr>
        <w:t>на тер</w:t>
      </w:r>
      <w:r>
        <w:rPr>
          <w:sz w:val="28"/>
        </w:rPr>
        <w:t>иторії Кагарлицької міської  територіальної громади.</w:t>
      </w:r>
    </w:p>
    <w:p w:rsidR="00E737F7" w:rsidRDefault="00E737F7" w:rsidP="00AB7207">
      <w:pPr>
        <w:pStyle w:val="BodyTextIndent"/>
        <w:spacing w:after="0"/>
        <w:jc w:val="both"/>
        <w:rPr>
          <w:sz w:val="28"/>
          <w:szCs w:val="28"/>
        </w:rPr>
      </w:pPr>
    </w:p>
    <w:p w:rsidR="00E737F7" w:rsidRDefault="00E737F7" w:rsidP="0057710A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7517E">
        <w:rPr>
          <w:sz w:val="28"/>
          <w:szCs w:val="28"/>
        </w:rPr>
        <w:t xml:space="preserve"> Виготовлену технічну документацію і</w:t>
      </w:r>
      <w:r>
        <w:rPr>
          <w:sz w:val="28"/>
          <w:szCs w:val="28"/>
        </w:rPr>
        <w:t xml:space="preserve">з землеустрою подати на розгляд </w:t>
      </w:r>
    </w:p>
    <w:p w:rsidR="00E737F7" w:rsidRPr="0007517E" w:rsidRDefault="00E737F7" w:rsidP="00AB7207">
      <w:pPr>
        <w:pStyle w:val="BodyTextIndent"/>
        <w:spacing w:after="0"/>
        <w:ind w:left="0"/>
        <w:jc w:val="both"/>
        <w:rPr>
          <w:sz w:val="28"/>
        </w:rPr>
      </w:pPr>
      <w:r w:rsidRPr="0007517E">
        <w:rPr>
          <w:sz w:val="28"/>
          <w:szCs w:val="28"/>
        </w:rPr>
        <w:t>та затвердження сесії міської ради.</w:t>
      </w:r>
    </w:p>
    <w:p w:rsidR="00E737F7" w:rsidRDefault="00E737F7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E737F7" w:rsidRDefault="00E737F7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E737F7" w:rsidRDefault="00E737F7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E737F7" w:rsidRPr="0007517E" w:rsidRDefault="00E737F7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E737F7" w:rsidRPr="00FF5973" w:rsidRDefault="00E737F7" w:rsidP="00FF5973">
      <w:pPr>
        <w:rPr>
          <w:rFonts w:ascii="Times New Roman" w:hAnsi="Times New Roman"/>
        </w:rPr>
      </w:pPr>
      <w:r w:rsidRPr="00FF5973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</w:t>
      </w:r>
      <w:r w:rsidRPr="00FF5973">
        <w:rPr>
          <w:rFonts w:ascii="Times New Roman" w:hAnsi="Times New Roman"/>
          <w:b/>
          <w:sz w:val="28"/>
          <w:szCs w:val="28"/>
        </w:rPr>
        <w:tab/>
        <w:t xml:space="preserve">    Олександр ПАНЮТА</w:t>
      </w:r>
    </w:p>
    <w:p w:rsidR="00E737F7" w:rsidRPr="0007517E" w:rsidRDefault="00E737F7" w:rsidP="00FF5973"/>
    <w:sectPr w:rsidR="00E737F7" w:rsidRPr="0007517E" w:rsidSect="006E7FF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A6F"/>
    <w:rsid w:val="00007ECF"/>
    <w:rsid w:val="0007517E"/>
    <w:rsid w:val="000C1ABB"/>
    <w:rsid w:val="000E08FD"/>
    <w:rsid w:val="000E44F8"/>
    <w:rsid w:val="00185C4D"/>
    <w:rsid w:val="00192DEA"/>
    <w:rsid w:val="0019703D"/>
    <w:rsid w:val="00253A6F"/>
    <w:rsid w:val="00330B02"/>
    <w:rsid w:val="00341A5B"/>
    <w:rsid w:val="00377F2C"/>
    <w:rsid w:val="003B7C30"/>
    <w:rsid w:val="003D0263"/>
    <w:rsid w:val="004647C0"/>
    <w:rsid w:val="0047768D"/>
    <w:rsid w:val="004C3271"/>
    <w:rsid w:val="004C54FD"/>
    <w:rsid w:val="00536A6C"/>
    <w:rsid w:val="0057710A"/>
    <w:rsid w:val="005B0B65"/>
    <w:rsid w:val="005E1E69"/>
    <w:rsid w:val="005E2F04"/>
    <w:rsid w:val="0060082F"/>
    <w:rsid w:val="006037F1"/>
    <w:rsid w:val="006114E5"/>
    <w:rsid w:val="00666A2C"/>
    <w:rsid w:val="006E7FF8"/>
    <w:rsid w:val="00733117"/>
    <w:rsid w:val="00781D40"/>
    <w:rsid w:val="007B3065"/>
    <w:rsid w:val="007D03CB"/>
    <w:rsid w:val="007F1A6E"/>
    <w:rsid w:val="008127E7"/>
    <w:rsid w:val="0082080E"/>
    <w:rsid w:val="008639D5"/>
    <w:rsid w:val="008E67E3"/>
    <w:rsid w:val="00904791"/>
    <w:rsid w:val="009867F7"/>
    <w:rsid w:val="00A059F1"/>
    <w:rsid w:val="00A17607"/>
    <w:rsid w:val="00AA522A"/>
    <w:rsid w:val="00AB7207"/>
    <w:rsid w:val="00B769F3"/>
    <w:rsid w:val="00B82A07"/>
    <w:rsid w:val="00B97CA0"/>
    <w:rsid w:val="00BA7453"/>
    <w:rsid w:val="00C25C54"/>
    <w:rsid w:val="00C36D1B"/>
    <w:rsid w:val="00C713B5"/>
    <w:rsid w:val="00C77419"/>
    <w:rsid w:val="00CD1E09"/>
    <w:rsid w:val="00D12BE7"/>
    <w:rsid w:val="00D15C79"/>
    <w:rsid w:val="00D25CA6"/>
    <w:rsid w:val="00D32BBE"/>
    <w:rsid w:val="00DD1439"/>
    <w:rsid w:val="00E45D90"/>
    <w:rsid w:val="00E737F7"/>
    <w:rsid w:val="00EC3099"/>
    <w:rsid w:val="00F22FD1"/>
    <w:rsid w:val="00F459CD"/>
    <w:rsid w:val="00F90F81"/>
    <w:rsid w:val="00FA0881"/>
    <w:rsid w:val="00FF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6F"/>
    <w:rPr>
      <w:rFonts w:eastAsia="Times New Roman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53A6F"/>
    <w:pPr>
      <w:keepNext/>
      <w:jc w:val="center"/>
      <w:outlineLvl w:val="0"/>
    </w:pPr>
    <w:rPr>
      <w:rFonts w:ascii="Times New Roman" w:eastAsia="Calibri" w:hAnsi="Times New Roman"/>
      <w:b/>
      <w:sz w:val="28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3A6F"/>
    <w:rPr>
      <w:rFonts w:ascii="Times New Roman" w:hAnsi="Times New Roman" w:cs="Times New Roman"/>
      <w:b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3A6F"/>
    <w:rPr>
      <w:rFonts w:ascii="Times New Roman" w:hAnsi="Times New Roman" w:cs="Times New Roman"/>
      <w:sz w:val="24"/>
      <w:szCs w:val="24"/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253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3A6F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6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1</Pages>
  <Words>277</Words>
  <Characters>1581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39</cp:revision>
  <cp:lastPrinted>2023-06-13T10:56:00Z</cp:lastPrinted>
  <dcterms:created xsi:type="dcterms:W3CDTF">2021-02-19T08:36:00Z</dcterms:created>
  <dcterms:modified xsi:type="dcterms:W3CDTF">2024-03-26T13:23:00Z</dcterms:modified>
</cp:coreProperties>
</file>